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DC9E80" w14:textId="77777777" w:rsidR="00501CBB" w:rsidRDefault="00501CBB" w:rsidP="00501C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Lewis JOHN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fl.1459)</w:t>
      </w:r>
    </w:p>
    <w:p w14:paraId="7DB982CA" w14:textId="77777777" w:rsidR="00501CBB" w:rsidRDefault="00501CBB" w:rsidP="00501CBB">
      <w:pPr>
        <w:pStyle w:val="NoSpacing"/>
        <w:rPr>
          <w:rFonts w:cs="Times New Roman"/>
          <w:szCs w:val="24"/>
        </w:rPr>
      </w:pPr>
    </w:p>
    <w:p w14:paraId="50DB8DF8" w14:textId="77777777" w:rsidR="00501CBB" w:rsidRDefault="00501CBB" w:rsidP="00501CBB">
      <w:pPr>
        <w:pStyle w:val="NoSpacing"/>
        <w:rPr>
          <w:rFonts w:cs="Times New Roman"/>
          <w:szCs w:val="24"/>
        </w:rPr>
      </w:pPr>
    </w:p>
    <w:p w14:paraId="11E25669" w14:textId="77777777" w:rsidR="00501CBB" w:rsidRDefault="00501CBB" w:rsidP="00501C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Dec.1459</w:t>
      </w:r>
      <w:r>
        <w:rPr>
          <w:rFonts w:cs="Times New Roman"/>
          <w:szCs w:val="24"/>
        </w:rPr>
        <w:tab/>
        <w:t>On a commission of array for Essex.</w:t>
      </w:r>
    </w:p>
    <w:p w14:paraId="3319C287" w14:textId="77777777" w:rsidR="00501CBB" w:rsidRDefault="00501CBB" w:rsidP="00501C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p.558)</w:t>
      </w:r>
    </w:p>
    <w:p w14:paraId="7E487A59" w14:textId="77777777" w:rsidR="00501CBB" w:rsidRDefault="00501CBB" w:rsidP="00501CBB">
      <w:pPr>
        <w:pStyle w:val="NoSpacing"/>
        <w:rPr>
          <w:rFonts w:cs="Times New Roman"/>
          <w:szCs w:val="24"/>
        </w:rPr>
      </w:pPr>
    </w:p>
    <w:p w14:paraId="3D8AA936" w14:textId="77777777" w:rsidR="00501CBB" w:rsidRDefault="00501CBB" w:rsidP="00501CBB">
      <w:pPr>
        <w:pStyle w:val="NoSpacing"/>
        <w:rPr>
          <w:rFonts w:cs="Times New Roman"/>
          <w:szCs w:val="24"/>
        </w:rPr>
      </w:pPr>
    </w:p>
    <w:p w14:paraId="0B8A4048" w14:textId="77777777" w:rsidR="00501CBB" w:rsidRDefault="00501CBB" w:rsidP="00501C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October 2024</w:t>
      </w:r>
    </w:p>
    <w:p w14:paraId="37D8881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7D320C" w14:textId="77777777" w:rsidR="00501CBB" w:rsidRDefault="00501CBB" w:rsidP="009139A6">
      <w:r>
        <w:separator/>
      </w:r>
    </w:p>
  </w:endnote>
  <w:endnote w:type="continuationSeparator" w:id="0">
    <w:p w14:paraId="7AAF71DA" w14:textId="77777777" w:rsidR="00501CBB" w:rsidRDefault="00501C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07D6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E03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949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26D3D6" w14:textId="77777777" w:rsidR="00501CBB" w:rsidRDefault="00501CBB" w:rsidP="009139A6">
      <w:r>
        <w:separator/>
      </w:r>
    </w:p>
  </w:footnote>
  <w:footnote w:type="continuationSeparator" w:id="0">
    <w:p w14:paraId="75E72353" w14:textId="77777777" w:rsidR="00501CBB" w:rsidRDefault="00501C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7DD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CE43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771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CBB"/>
    <w:rsid w:val="000666E0"/>
    <w:rsid w:val="002510B7"/>
    <w:rsid w:val="00270799"/>
    <w:rsid w:val="003A7A06"/>
    <w:rsid w:val="00501CB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238FF"/>
  <w15:chartTrackingRefBased/>
  <w15:docId w15:val="{7EDB96F0-8ACC-4773-B8FF-ADEF006D4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2024-10-27T19:25:00Z</dcterms:created>
  <dcterms:modified xsi:type="dcterms:W3CDTF">2024-10-27T19:25:00Z</dcterms:modified>
</cp:coreProperties>
</file>